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9C59FE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C59FE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C59FE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C59FE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CF2501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11091/041-1А (11091/041)-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9C59FE">
          <w:t>18.11.2016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9C59FE" w:rsidRPr="009C59FE">
          <w:rPr>
            <w:bCs/>
          </w:rPr>
          <w:t>24</w:t>
        </w:r>
        <w:r w:rsidR="009C59FE">
          <w:t>.11.2016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CF2501" w:rsidRPr="00CF2501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CF2501" w:rsidRPr="00CF2501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CF2501" w:rsidRPr="00CF2501">
          <w:rPr>
            <w:rStyle w:val="aa"/>
          </w:rPr>
          <w:t xml:space="preserve"> Административно-хозяйственный персонал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CF2501" w:rsidRPr="00CF2501">
          <w:rPr>
            <w:u w:val="single"/>
          </w:rPr>
          <w:t xml:space="preserve"> 11091/041-1А </w:t>
        </w:r>
        <w:r w:rsidR="00CF2501">
          <w:t xml:space="preserve">(11091/041)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CF2501" w:rsidRPr="00CF2501">
          <w:rPr>
            <w:rStyle w:val="aa"/>
          </w:rPr>
          <w:t xml:space="preserve"> Воспитатель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CF2501" w:rsidRPr="00CF2501">
          <w:rPr>
            <w:rStyle w:val="aa"/>
          </w:rPr>
          <w:t xml:space="preserve"> 20436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CF2501" w:rsidRPr="00CF2501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9C59FE" w:rsidRPr="001D5852" w:rsidTr="00F912F0">
        <w:trPr>
          <w:jc w:val="center"/>
        </w:trPr>
        <w:tc>
          <w:tcPr>
            <w:tcW w:w="4678" w:type="dxa"/>
            <w:vAlign w:val="center"/>
          </w:tcPr>
          <w:p w:rsidR="009C59FE" w:rsidRPr="001D5852" w:rsidRDefault="009C59FE" w:rsidP="009C59FE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9C59FE" w:rsidRPr="001D5852" w:rsidRDefault="009C59FE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9C59FE" w:rsidRPr="001D5852" w:rsidRDefault="009C59FE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9C59FE" w:rsidRPr="001D5852" w:rsidRDefault="009C59FE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9C59FE" w:rsidRPr="001D5852" w:rsidRDefault="009C59FE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9C59FE" w:rsidRPr="009C59FE" w:rsidRDefault="00394D73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9C59FE" w:rsidRPr="009C59FE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9C59FE" w:rsidRPr="009C59FE" w:rsidRDefault="009C59FE" w:rsidP="00AD14A4">
      <w:r w:rsidRPr="009C59FE">
        <w:t>- Руководство по эксплуатации прибора комбинированного ТКА-ПКМ (08) пульсметр + люксметр;</w:t>
      </w:r>
    </w:p>
    <w:p w:rsidR="009C59FE" w:rsidRPr="009C59FE" w:rsidRDefault="009C59FE" w:rsidP="00AD14A4">
      <w:r w:rsidRPr="009C59FE">
        <w:t>- Руководство по эксплуатации прибора комбинированного ТКА-ПКМ (02) люксметр + яркомер;</w:t>
      </w:r>
    </w:p>
    <w:p w:rsidR="009C59FE" w:rsidRPr="009C59FE" w:rsidRDefault="009C59FE" w:rsidP="00AD14A4">
      <w:r w:rsidRPr="009C59FE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9C59FE" w:rsidP="00AD14A4">
      <w:r w:rsidRPr="009C59FE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394D73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9C59FE" w:rsidRPr="001D5852" w:rsidTr="00234932">
        <w:trPr>
          <w:jc w:val="center"/>
        </w:trPr>
        <w:tc>
          <w:tcPr>
            <w:tcW w:w="2969" w:type="dxa"/>
            <w:vAlign w:val="center"/>
          </w:tcPr>
          <w:p w:rsidR="009C59FE" w:rsidRPr="001D5852" w:rsidRDefault="009C59FE" w:rsidP="00883461">
            <w:pPr>
              <w:pStyle w:val="a8"/>
            </w:pPr>
            <w:bookmarkStart w:id="8" w:name="dopzona1" w:colFirst="0" w:colLast="0"/>
            <w:r>
              <w:t>Кабинет</w:t>
            </w:r>
          </w:p>
        </w:tc>
        <w:tc>
          <w:tcPr>
            <w:tcW w:w="1842" w:type="dxa"/>
            <w:vAlign w:val="center"/>
          </w:tcPr>
          <w:p w:rsidR="009C59FE" w:rsidRPr="001D5852" w:rsidRDefault="009C59FE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9C59FE" w:rsidRPr="001D5852" w:rsidRDefault="009C59FE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9C59FE" w:rsidRPr="001D5852" w:rsidRDefault="009C59FE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9C59FE" w:rsidRPr="001D5852" w:rsidRDefault="009C59FE" w:rsidP="00883461">
            <w:pPr>
              <w:pStyle w:val="a8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9C59FE" w:rsidRPr="001D5852" w:rsidRDefault="009C59FE" w:rsidP="00883461">
            <w:pPr>
              <w:pStyle w:val="a8"/>
            </w:pPr>
            <w:r>
              <w:t>0</w:t>
            </w:r>
          </w:p>
        </w:tc>
      </w:tr>
    </w:tbl>
    <w:bookmarkEnd w:id="8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9" w:name="svet_table"/>
            <w:bookmarkStart w:id="10" w:name="main_table"/>
            <w:bookmarkStart w:id="11" w:name="param_column"/>
            <w:bookmarkEnd w:id="9"/>
            <w:bookmarkEnd w:id="10"/>
            <w:bookmarkEnd w:id="11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2" w:name="fact_column"/>
            <w:bookmarkEnd w:id="12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3" w:name="norm_column"/>
            <w:bookmarkEnd w:id="13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4" w:name="kut_column"/>
            <w:bookmarkEnd w:id="14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5" w:name="time_column"/>
            <w:bookmarkEnd w:id="15"/>
            <w:r w:rsidRPr="001D5852">
              <w:t>Время пребывания, %</w:t>
            </w:r>
          </w:p>
        </w:tc>
      </w:tr>
      <w:tr w:rsidR="009C59FE" w:rsidRPr="001D5852" w:rsidTr="000D1F5B">
        <w:trPr>
          <w:jc w:val="center"/>
        </w:trPr>
        <w:tc>
          <w:tcPr>
            <w:tcW w:w="3237" w:type="dxa"/>
            <w:vAlign w:val="center"/>
          </w:tcPr>
          <w:p w:rsidR="009C59FE" w:rsidRPr="009C59FE" w:rsidRDefault="009C59FE" w:rsidP="005C0A9A">
            <w:pPr>
              <w:pStyle w:val="a8"/>
              <w:jc w:val="left"/>
              <w:rPr>
                <w:b/>
              </w:rPr>
            </w:pPr>
            <w:bookmarkStart w:id="16" w:name="zona1"/>
            <w:bookmarkEnd w:id="16"/>
            <w:r>
              <w:rPr>
                <w:b/>
              </w:rPr>
              <w:t>Кабинет</w:t>
            </w:r>
          </w:p>
        </w:tc>
        <w:tc>
          <w:tcPr>
            <w:tcW w:w="1595" w:type="dxa"/>
            <w:vAlign w:val="center"/>
          </w:tcPr>
          <w:p w:rsidR="009C59FE" w:rsidRPr="001D5852" w:rsidRDefault="009C59FE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9C59FE" w:rsidRPr="001D5852" w:rsidRDefault="009C59FE" w:rsidP="00883461">
            <w:pPr>
              <w:pStyle w:val="a8"/>
            </w:pPr>
            <w:r>
              <w:t>СанПиН 2.2.1/2.1.1. 1278-03, т.2, п.1</w:t>
            </w:r>
          </w:p>
        </w:tc>
        <w:tc>
          <w:tcPr>
            <w:tcW w:w="1418" w:type="dxa"/>
            <w:vAlign w:val="center"/>
          </w:tcPr>
          <w:p w:rsidR="009C59FE" w:rsidRPr="001D5852" w:rsidRDefault="009C59FE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9C59FE" w:rsidRPr="009C59FE" w:rsidRDefault="009C59FE" w:rsidP="00883461">
            <w:pPr>
              <w:pStyle w:val="a8"/>
              <w:rPr>
                <w:b/>
              </w:rPr>
            </w:pPr>
            <w:r w:rsidRPr="009C59FE">
              <w:rPr>
                <w:b/>
              </w:rPr>
              <w:t>40</w:t>
            </w:r>
          </w:p>
        </w:tc>
      </w:tr>
      <w:tr w:rsidR="009C59FE" w:rsidRPr="001D5852" w:rsidTr="000D1F5B">
        <w:trPr>
          <w:jc w:val="center"/>
        </w:trPr>
        <w:tc>
          <w:tcPr>
            <w:tcW w:w="3237" w:type="dxa"/>
            <w:vAlign w:val="center"/>
          </w:tcPr>
          <w:p w:rsidR="009C59FE" w:rsidRPr="009C59FE" w:rsidRDefault="009C59FE" w:rsidP="005C0A9A">
            <w:pPr>
              <w:pStyle w:val="a8"/>
              <w:jc w:val="left"/>
            </w:pPr>
            <w:bookmarkStart w:id="17" w:name="osv__z1"/>
            <w:bookmarkEnd w:id="17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9C59FE" w:rsidRPr="001D5852" w:rsidRDefault="009C59FE" w:rsidP="00883461">
            <w:pPr>
              <w:pStyle w:val="a8"/>
            </w:pPr>
            <w:r>
              <w:t>3</w:t>
            </w:r>
            <w:r w:rsidR="00275A90">
              <w:t>45</w:t>
            </w:r>
          </w:p>
        </w:tc>
        <w:tc>
          <w:tcPr>
            <w:tcW w:w="1984" w:type="dxa"/>
            <w:vAlign w:val="center"/>
          </w:tcPr>
          <w:p w:rsidR="009C59FE" w:rsidRDefault="009C59FE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9C59FE" w:rsidRPr="001D5852" w:rsidRDefault="009C59FE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9C59FE" w:rsidRPr="009C59FE" w:rsidRDefault="009C59FE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lastRenderedPageBreak/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9C59FE" w:rsidRPr="009C59FE">
          <w:rPr>
            <w:bCs/>
          </w:rPr>
          <w:t>-</w:t>
        </w:r>
        <w:r w:rsidR="009C59FE" w:rsidRPr="009C59FE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9C59FE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9C59FE" w:rsidTr="009C59F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C59FE" w:rsidRDefault="009C59FE" w:rsidP="00AA46ED">
            <w:pPr>
              <w:pStyle w:val="a8"/>
            </w:pPr>
            <w:r w:rsidRPr="009C59FE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C59FE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C59FE" w:rsidRDefault="009C59FE" w:rsidP="00AA46ED">
            <w:pPr>
              <w:pStyle w:val="a8"/>
            </w:pPr>
            <w:r w:rsidRPr="009C59FE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C59FE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C59FE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9C59FE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C59FE" w:rsidRDefault="009C59FE" w:rsidP="00AA46ED">
            <w:pPr>
              <w:pStyle w:val="a8"/>
            </w:pPr>
            <w:r w:rsidRPr="009C59FE">
              <w:t>Митяева Ольга Александровна</w:t>
            </w:r>
          </w:p>
        </w:tc>
      </w:tr>
      <w:tr w:rsidR="00AA46ED" w:rsidRPr="009C59FE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9C59FE" w:rsidRDefault="009C59FE" w:rsidP="00AA46ED">
            <w:pPr>
              <w:pStyle w:val="a8"/>
              <w:rPr>
                <w:b/>
                <w:vertAlign w:val="superscript"/>
              </w:rPr>
            </w:pPr>
            <w:r w:rsidRPr="009C59F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9C59FE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9C59FE" w:rsidRDefault="009C59FE" w:rsidP="00AA46ED">
            <w:pPr>
              <w:pStyle w:val="a8"/>
              <w:rPr>
                <w:b/>
                <w:vertAlign w:val="superscript"/>
              </w:rPr>
            </w:pPr>
            <w:r w:rsidRPr="009C59FE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9C59FE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9C59FE" w:rsidRDefault="009C59FE" w:rsidP="00AA46ED">
            <w:pPr>
              <w:pStyle w:val="a8"/>
              <w:rPr>
                <w:b/>
                <w:vertAlign w:val="superscript"/>
              </w:rPr>
            </w:pPr>
            <w:r w:rsidRPr="009C59F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9C59FE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9C59FE" w:rsidRDefault="009C59FE" w:rsidP="00AA46ED">
            <w:pPr>
              <w:pStyle w:val="a8"/>
              <w:rPr>
                <w:b/>
                <w:vertAlign w:val="superscript"/>
              </w:rPr>
            </w:pPr>
            <w:r w:rsidRPr="009C59FE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9C59FE" w:rsidTr="009C59F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C59FE" w:rsidRDefault="009C59FE" w:rsidP="00250DF5">
            <w:pPr>
              <w:pStyle w:val="a8"/>
            </w:pPr>
            <w:r w:rsidRPr="009C59FE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9C59FE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C59FE" w:rsidRDefault="009C59FE" w:rsidP="00250DF5">
            <w:pPr>
              <w:pStyle w:val="a8"/>
            </w:pPr>
            <w:r w:rsidRPr="009C59FE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9C59FE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C59FE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9C59FE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C59FE" w:rsidRDefault="009C59FE" w:rsidP="00250DF5">
            <w:pPr>
              <w:pStyle w:val="a8"/>
            </w:pPr>
            <w:r w:rsidRPr="009C59FE">
              <w:t>Лукичев Дмитрий Олегович</w:t>
            </w:r>
          </w:p>
        </w:tc>
      </w:tr>
      <w:tr w:rsidR="00250DF5" w:rsidRPr="009C59FE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9C59FE" w:rsidRDefault="009C59FE" w:rsidP="00250DF5">
            <w:pPr>
              <w:pStyle w:val="a8"/>
              <w:rPr>
                <w:b/>
                <w:vertAlign w:val="superscript"/>
              </w:rPr>
            </w:pPr>
            <w:r w:rsidRPr="009C59F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9C59FE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9C59FE" w:rsidRDefault="009C59FE" w:rsidP="00250DF5">
            <w:pPr>
              <w:pStyle w:val="a8"/>
              <w:rPr>
                <w:b/>
                <w:vertAlign w:val="superscript"/>
              </w:rPr>
            </w:pPr>
            <w:r w:rsidRPr="009C59FE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9C59FE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9C59FE" w:rsidRDefault="009C59FE" w:rsidP="00250DF5">
            <w:pPr>
              <w:pStyle w:val="a8"/>
              <w:rPr>
                <w:b/>
                <w:vertAlign w:val="superscript"/>
              </w:rPr>
            </w:pPr>
            <w:r w:rsidRPr="009C59F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9C59FE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9C59FE" w:rsidRDefault="009C59FE" w:rsidP="00250DF5">
            <w:pPr>
              <w:pStyle w:val="a8"/>
              <w:rPr>
                <w:b/>
                <w:vertAlign w:val="superscript"/>
              </w:rPr>
            </w:pPr>
            <w:r w:rsidRPr="009C59FE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59FE" w:rsidRDefault="009C59FE" w:rsidP="0076042D">
      <w:pPr>
        <w:pStyle w:val="a9"/>
      </w:pPr>
      <w:r>
        <w:separator/>
      </w:r>
    </w:p>
  </w:endnote>
  <w:endnote w:type="continuationSeparator" w:id="0">
    <w:p w:rsidR="009C59FE" w:rsidRDefault="009C59FE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CF250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11091/041-1А (11091/041)-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394D73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394D73" w:rsidRPr="00F912F0">
            <w:rPr>
              <w:rStyle w:val="ad"/>
              <w:sz w:val="20"/>
              <w:szCs w:val="20"/>
            </w:rPr>
            <w:fldChar w:fldCharType="separate"/>
          </w:r>
          <w:r w:rsidR="00CF2501">
            <w:rPr>
              <w:rStyle w:val="ad"/>
              <w:noProof/>
              <w:sz w:val="20"/>
              <w:szCs w:val="20"/>
            </w:rPr>
            <w:t>1</w:t>
          </w:r>
          <w:r w:rsidR="00394D73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CF2501" w:rsidRPr="00CF2501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59FE" w:rsidRDefault="009C59FE" w:rsidP="0076042D">
      <w:pPr>
        <w:pStyle w:val="a9"/>
      </w:pPr>
      <w:r>
        <w:separator/>
      </w:r>
    </w:p>
  </w:footnote>
  <w:footnote w:type="continuationSeparator" w:id="0">
    <w:p w:rsidR="009C59FE" w:rsidRDefault="009C59FE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0;0"/>
    <w:docVar w:name="anal_rms" w:val="2;  11091/041, 11091/041-1А (11091/041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персонал"/>
    <w:docVar w:name="class" w:val="2"/>
    <w:docVar w:name="close_doc_flag" w:val="0"/>
    <w:docVar w:name="co_classes" w:val="   "/>
    <w:docVar w:name="codeok" w:val=" 20436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actor_guid" w:val="888E26BA871B4CEC92F1CAB55BF57A7C"/>
    <w:docVar w:name="fill_date" w:val="24.11.2016"/>
    <w:docVar w:name="hlp" w:val="3"/>
    <w:docVar w:name="izm_date" w:val="18.11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8) пульсметр + люксметр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41-1А (11091/041)- О "/>
    <w:docVar w:name="oborud" w:val=" Отсутствует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44BF64EFBC7E4919BF697E998AE5AC6B"/>
    <w:docVar w:name="rm_id" w:val="188"/>
    <w:docVar w:name="rm_name" w:val=" Воспитатель "/>
    <w:docVar w:name="rm_number" w:val=" 11091/041-1А (11091/041)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360"/>
    <w:docVar w:name="tools" w:val=" Отсутствует "/>
    <w:docVar w:name="version" w:val="51"/>
    <w:docVar w:name="zona_name" w:val="Кабинет"/>
    <w:docVar w:name="zona_time" w:val="40"/>
  </w:docVars>
  <w:rsids>
    <w:rsidRoot w:val="00CA0EF0"/>
    <w:rsid w:val="00025683"/>
    <w:rsid w:val="00035F4D"/>
    <w:rsid w:val="0004130D"/>
    <w:rsid w:val="00046815"/>
    <w:rsid w:val="0005566C"/>
    <w:rsid w:val="000624A8"/>
    <w:rsid w:val="000D1F5B"/>
    <w:rsid w:val="000F3C2A"/>
    <w:rsid w:val="00110025"/>
    <w:rsid w:val="001429B1"/>
    <w:rsid w:val="001607C8"/>
    <w:rsid w:val="001D5852"/>
    <w:rsid w:val="001F4D8D"/>
    <w:rsid w:val="00234932"/>
    <w:rsid w:val="00250DF5"/>
    <w:rsid w:val="00275A90"/>
    <w:rsid w:val="002E55C6"/>
    <w:rsid w:val="00305B2F"/>
    <w:rsid w:val="003360D5"/>
    <w:rsid w:val="00367816"/>
    <w:rsid w:val="003876C3"/>
    <w:rsid w:val="00394D73"/>
    <w:rsid w:val="003B2560"/>
    <w:rsid w:val="003C24DB"/>
    <w:rsid w:val="00402CAC"/>
    <w:rsid w:val="00444410"/>
    <w:rsid w:val="00471CA4"/>
    <w:rsid w:val="004A47AD"/>
    <w:rsid w:val="004C4DB2"/>
    <w:rsid w:val="00563E94"/>
    <w:rsid w:val="00576095"/>
    <w:rsid w:val="005A3A36"/>
    <w:rsid w:val="005B466C"/>
    <w:rsid w:val="005B7FE8"/>
    <w:rsid w:val="005C0A9A"/>
    <w:rsid w:val="005C3618"/>
    <w:rsid w:val="005E714A"/>
    <w:rsid w:val="00682684"/>
    <w:rsid w:val="0069682B"/>
    <w:rsid w:val="006C28B3"/>
    <w:rsid w:val="007049EB"/>
    <w:rsid w:val="00710271"/>
    <w:rsid w:val="00717C9F"/>
    <w:rsid w:val="00731895"/>
    <w:rsid w:val="00754D38"/>
    <w:rsid w:val="0076042D"/>
    <w:rsid w:val="007D1852"/>
    <w:rsid w:val="007D2CEA"/>
    <w:rsid w:val="00883461"/>
    <w:rsid w:val="008E68DE"/>
    <w:rsid w:val="008F3FC4"/>
    <w:rsid w:val="0090588D"/>
    <w:rsid w:val="0092778A"/>
    <w:rsid w:val="00967790"/>
    <w:rsid w:val="009C59FE"/>
    <w:rsid w:val="00A12349"/>
    <w:rsid w:val="00A31CD6"/>
    <w:rsid w:val="00A91908"/>
    <w:rsid w:val="00AA4551"/>
    <w:rsid w:val="00AA46ED"/>
    <w:rsid w:val="00AA4DCC"/>
    <w:rsid w:val="00AD14A4"/>
    <w:rsid w:val="00AD7C32"/>
    <w:rsid w:val="00AF796F"/>
    <w:rsid w:val="00B107E7"/>
    <w:rsid w:val="00BA5029"/>
    <w:rsid w:val="00BC2F3C"/>
    <w:rsid w:val="00C02721"/>
    <w:rsid w:val="00CA0EF0"/>
    <w:rsid w:val="00CE3307"/>
    <w:rsid w:val="00CF2501"/>
    <w:rsid w:val="00D76DF8"/>
    <w:rsid w:val="00DB5302"/>
    <w:rsid w:val="00DD6B1F"/>
    <w:rsid w:val="00E124F4"/>
    <w:rsid w:val="00E36337"/>
    <w:rsid w:val="00EB72AD"/>
    <w:rsid w:val="00EC37A1"/>
    <w:rsid w:val="00EF3DC4"/>
    <w:rsid w:val="00F76072"/>
    <w:rsid w:val="00F912F0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0</TotalTime>
  <Pages>2</Pages>
  <Words>587</Words>
  <Characters>3350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2016-11-24T12:49:00Z</dcterms:created>
  <dcterms:modified xsi:type="dcterms:W3CDTF">2016-11-25T06:30:00Z</dcterms:modified>
</cp:coreProperties>
</file>